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768D3BD"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FD41E8">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FD41E8">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FD41E8">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FD41E8">
        <w:rPr>
          <w:b/>
          <w:i/>
          <w:noProof/>
          <w:sz w:val="28"/>
        </w:rPr>
        <w:t>S4-210721</w:t>
      </w:r>
      <w:r w:rsidR="008C3F91">
        <w:rPr>
          <w:b/>
          <w:i/>
          <w:noProof/>
          <w:sz w:val="28"/>
        </w:rPr>
        <w:fldChar w:fldCharType="end"/>
      </w:r>
    </w:p>
    <w:p w14:paraId="6979261F" w14:textId="2D9E780A"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41E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41E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D41E8">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FD41E8">
        <w:rPr>
          <w:b/>
          <w:noProof/>
          <w:sz w:val="24"/>
        </w:rPr>
        <w:t>28th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1F5E03F7" w:rsidR="001E41F3" w:rsidRDefault="00FD41E8">
            <w:pPr>
              <w:pStyle w:val="CRCoverPage"/>
              <w:spacing w:after="0"/>
              <w:jc w:val="center"/>
              <w:rPr>
                <w:noProof/>
              </w:rPr>
            </w:pPr>
            <w:r w:rsidRPr="00FD41E8">
              <w:rPr>
                <w:b/>
                <w:noProof/>
                <w:sz w:val="32"/>
                <w:highlight w:val="yellow"/>
              </w:rPr>
              <w:t>DRAFT</w:t>
            </w:r>
            <w:r w:rsidR="00827A92">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26E8470" w:rsidR="001E41F3" w:rsidRPr="00410371" w:rsidRDefault="007174D6" w:rsidP="00E13F3D">
            <w:pPr>
              <w:pStyle w:val="CRCoverPage"/>
              <w:spacing w:after="0"/>
              <w:jc w:val="right"/>
              <w:rPr>
                <w:b/>
                <w:noProof/>
                <w:sz w:val="28"/>
              </w:rPr>
            </w:pPr>
            <w:fldSimple w:instr=" DOCPROPERTY  Spec#  \* MERGEFORMAT ">
              <w:r w:rsidR="00A24EB3" w:rsidRPr="00A24EB3">
                <w:rPr>
                  <w:b/>
                  <w:noProof/>
                  <w:sz w:val="28"/>
                </w:rPr>
                <w:t>TR 26.512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A7708BB" w:rsidR="001E41F3" w:rsidRPr="00410371" w:rsidRDefault="007174D6" w:rsidP="00FD6F6A">
            <w:pPr>
              <w:pStyle w:val="CRCoverPage"/>
              <w:spacing w:after="0"/>
              <w:jc w:val="center"/>
              <w:rPr>
                <w:noProof/>
              </w:rPr>
            </w:pPr>
            <w:fldSimple w:instr=" DOCPROPERTY  Cr#  \* MERGEFORMAT ">
              <w:r w:rsidR="00FD41E8" w:rsidRPr="00FD41E8">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E2C7E0D" w:rsidR="001E41F3" w:rsidRPr="00410371" w:rsidRDefault="007174D6" w:rsidP="00E13F3D">
            <w:pPr>
              <w:pStyle w:val="CRCoverPage"/>
              <w:spacing w:after="0"/>
              <w:jc w:val="center"/>
              <w:rPr>
                <w:b/>
                <w:noProof/>
              </w:rPr>
            </w:pPr>
            <w:fldSimple w:instr=" DOCPROPERTY  Revision  \* MERGEFORMAT ">
              <w:r w:rsidR="00FD41E8" w:rsidRPr="00FD41E8">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C5733CE" w:rsidR="001E41F3" w:rsidRPr="00410371" w:rsidRDefault="007174D6">
            <w:pPr>
              <w:pStyle w:val="CRCoverPage"/>
              <w:spacing w:after="0"/>
              <w:jc w:val="center"/>
              <w:rPr>
                <w:noProof/>
                <w:sz w:val="28"/>
              </w:rPr>
            </w:pPr>
            <w:fldSimple w:instr=" DOCPROPERTY  Version  \* MERGEFORMAT ">
              <w:r w:rsidR="00A24EB3" w:rsidRPr="00A24EB3">
                <w:rPr>
                  <w:b/>
                  <w:noProof/>
                  <w:sz w:val="28"/>
                </w:rPr>
                <w:t>16.2.1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01351F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2818AD" w:rsidR="001E41F3" w:rsidRDefault="007174D6">
            <w:pPr>
              <w:pStyle w:val="CRCoverPage"/>
              <w:spacing w:after="0"/>
              <w:ind w:left="100"/>
              <w:rPr>
                <w:noProof/>
              </w:rPr>
            </w:pPr>
            <w:fldSimple w:instr=" DOCPROPERTY  CrTitle  \* MERGEFORMAT ">
              <w:r w:rsidR="00B252A8">
                <w:t>Corrections to 5GMS stage 3 specification</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97D4B38" w:rsidR="001E41F3" w:rsidRDefault="007174D6">
            <w:pPr>
              <w:pStyle w:val="CRCoverPage"/>
              <w:spacing w:after="0"/>
              <w:ind w:left="100"/>
              <w:rPr>
                <w:noProof/>
              </w:rPr>
            </w:pPr>
            <w:fldSimple w:instr=" DOCPROPERTY  SourceIfWg  \* MERGEFORMAT ">
              <w:r w:rsidR="00FD41E8">
                <w:rPr>
                  <w:noProof/>
                </w:rPr>
                <w:t>BBC</w:t>
              </w:r>
            </w:fldSimple>
            <w:r w:rsidR="004B53EB">
              <w:rPr>
                <w:noProof/>
              </w:rPr>
              <w:t>, Qualcomm Incorporated</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D0F37BF" w:rsidR="001E41F3" w:rsidRDefault="007174D6" w:rsidP="00547111">
            <w:pPr>
              <w:pStyle w:val="CRCoverPage"/>
              <w:spacing w:after="0"/>
              <w:ind w:left="100"/>
              <w:rPr>
                <w:noProof/>
              </w:rPr>
            </w:pPr>
            <w:fldSimple w:instr=" DOCPROPERTY  SourceIfTsg  \* MERGEFORMAT ">
              <w:r w:rsidR="00FD41E8">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7E8C6C7" w:rsidR="001E41F3" w:rsidRDefault="007174D6">
            <w:pPr>
              <w:pStyle w:val="CRCoverPage"/>
              <w:spacing w:after="0"/>
              <w:ind w:left="100"/>
              <w:rPr>
                <w:noProof/>
              </w:rPr>
            </w:pPr>
            <w:fldSimple w:instr=" DOCPROPERTY  RelatedWis  \* MERGEFORMAT ">
              <w:r w:rsidR="00FD41E8">
                <w:rPr>
                  <w:noProof/>
                </w:rPr>
                <w:t>5GMS3</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12F5E21F" w:rsidR="001E41F3" w:rsidRDefault="007174D6">
            <w:pPr>
              <w:pStyle w:val="CRCoverPage"/>
              <w:spacing w:after="0"/>
              <w:ind w:left="100"/>
              <w:rPr>
                <w:noProof/>
              </w:rPr>
            </w:pPr>
            <w:fldSimple w:instr=" DOCPROPERTY  ResDate  \* MERGEFORMAT ">
              <w:r w:rsidR="00FD41E8">
                <w:rPr>
                  <w:noProof/>
                </w:rPr>
                <w:t>2021-05-10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DA5005E" w:rsidR="001E41F3" w:rsidRDefault="007174D6" w:rsidP="00D24991">
            <w:pPr>
              <w:pStyle w:val="CRCoverPage"/>
              <w:spacing w:after="0"/>
              <w:ind w:left="100" w:right="-609"/>
              <w:rPr>
                <w:b/>
                <w:noProof/>
              </w:rPr>
            </w:pPr>
            <w:fldSimple w:instr=" DOCPROPERTY  Cat  \* MERGEFORMAT ">
              <w:r w:rsidR="00FD41E8" w:rsidRPr="00FD41E8">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781B6EE" w:rsidR="001E41F3" w:rsidRDefault="007174D6">
            <w:pPr>
              <w:pStyle w:val="CRCoverPage"/>
              <w:spacing w:after="0"/>
              <w:ind w:left="100"/>
              <w:rPr>
                <w:noProof/>
              </w:rPr>
            </w:pPr>
            <w:fldSimple w:instr=" DOCPROPERTY  Release  \* MERGEFORMAT ">
              <w:r w:rsidR="00FD41E8">
                <w:rPr>
                  <w:noProof/>
                </w:rPr>
                <w:t>Rel-16</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653B5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9CD8EE0" w:rsidR="001E41F3" w:rsidRDefault="00FD41E8">
            <w:pPr>
              <w:pStyle w:val="CRCoverPage"/>
              <w:spacing w:after="0"/>
              <w:ind w:left="100"/>
              <w:rPr>
                <w:noProof/>
              </w:rPr>
            </w:pPr>
            <w:r>
              <w:rPr>
                <w:noProof/>
              </w:rPr>
              <w:t>Essential technical corrections and ediorial corrections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164DDED4" w:rsidR="00827A92" w:rsidRDefault="00753980" w:rsidP="00C462C1">
            <w:pPr>
              <w:pStyle w:val="CRCoverPage"/>
              <w:numPr>
                <w:ilvl w:val="0"/>
                <w:numId w:val="4"/>
              </w:numPr>
              <w:spacing w:after="0"/>
            </w:pPr>
            <w:r>
              <w:t>Clarification of</w:t>
            </w:r>
            <w:r w:rsidR="00FD41E8">
              <w:t xml:space="preserve"> </w:t>
            </w:r>
            <w:r>
              <w:t>Service Access Information acquisition for downlink and uplink streaming (clause 4.7.2.1)</w:t>
            </w:r>
            <w:r w:rsidR="00FE4F20">
              <w:t>.</w:t>
            </w:r>
          </w:p>
          <w:p w14:paraId="254C48F5" w14:textId="77777777" w:rsidR="00C462C1" w:rsidRDefault="00753980" w:rsidP="00C462C1">
            <w:pPr>
              <w:pStyle w:val="CRCoverPage"/>
              <w:numPr>
                <w:ilvl w:val="0"/>
                <w:numId w:val="4"/>
              </w:numPr>
              <w:spacing w:after="0"/>
            </w:pPr>
            <w:r>
              <w:t>Miscellaneous e</w:t>
            </w:r>
            <w:r w:rsidR="00FD41E8">
              <w:t>ditorial corrections</w:t>
            </w:r>
            <w:r w:rsidR="00C462C1">
              <w:t>.</w:t>
            </w:r>
          </w:p>
          <w:p w14:paraId="27185682" w14:textId="77777777" w:rsidR="00256BD4" w:rsidRDefault="00256BD4" w:rsidP="00C462C1">
            <w:pPr>
              <w:pStyle w:val="CRCoverPage"/>
              <w:numPr>
                <w:ilvl w:val="0"/>
                <w:numId w:val="4"/>
              </w:numPr>
              <w:spacing w:after="0"/>
            </w:pPr>
            <w:r>
              <w:t>Relocation of figure 13.2.1-1 higher up in clause.</w:t>
            </w:r>
          </w:p>
          <w:p w14:paraId="6875B5A2" w14:textId="0E92E4B8" w:rsidR="00611CF4" w:rsidRDefault="00611CF4" w:rsidP="00611CF4">
            <w:pPr>
              <w:pStyle w:val="CRCoverPage"/>
              <w:numPr>
                <w:ilvl w:val="0"/>
                <w:numId w:val="4"/>
              </w:numPr>
              <w:spacing w:after="0"/>
            </w:pPr>
            <w:r>
              <w:t>Formatting corrections.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7CE8DD0" w:rsidR="001E41F3" w:rsidRDefault="00753980">
            <w:pPr>
              <w:pStyle w:val="CRCoverPage"/>
              <w:spacing w:after="0"/>
              <w:ind w:left="100"/>
              <w:rPr>
                <w:noProof/>
              </w:rPr>
            </w:pPr>
            <w:r>
              <w:rPr>
                <w:noProof/>
              </w:rPr>
              <w:t>Ambiguity</w:t>
            </w:r>
            <w:r w:rsidR="00FD41E8">
              <w:rPr>
                <w:noProof/>
              </w:rPr>
              <w:t xml:space="preserve"> between specification of downlink and uplink streaming</w:t>
            </w:r>
            <w:r w:rsidR="00827A92">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EFC15D9" w:rsidR="001E41F3" w:rsidRDefault="00A24EB3">
            <w:pPr>
              <w:pStyle w:val="CRCoverPage"/>
              <w:spacing w:after="0"/>
              <w:ind w:left="100"/>
              <w:rPr>
                <w:noProof/>
              </w:rPr>
            </w:pPr>
            <w:r>
              <w:rPr>
                <w:noProof/>
              </w:rPr>
              <w:t>2, 4, 5, 6, 7, 8, 11, 12, 13, 15, 16, A, B, C, 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60BF3D9B" w14:textId="07BE6BFF" w:rsidR="00FD6F6A" w:rsidRDefault="00FD6F6A" w:rsidP="00FD41E8"/>
    <w:sectPr w:rsidR="00FD6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2C763" w14:textId="77777777" w:rsidR="00986FB3" w:rsidRDefault="00986FB3">
      <w:r>
        <w:separator/>
      </w:r>
    </w:p>
  </w:endnote>
  <w:endnote w:type="continuationSeparator" w:id="0">
    <w:p w14:paraId="4F8937FA" w14:textId="77777777" w:rsidR="00986FB3" w:rsidRDefault="0098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8621" w14:textId="77777777" w:rsidR="00986FB3" w:rsidRDefault="00986FB3">
      <w:r>
        <w:separator/>
      </w:r>
    </w:p>
  </w:footnote>
  <w:footnote w:type="continuationSeparator" w:id="0">
    <w:p w14:paraId="1D926261" w14:textId="77777777" w:rsidR="00986FB3" w:rsidRDefault="0098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30F83"/>
    <w:rsid w:val="0013254F"/>
    <w:rsid w:val="00137276"/>
    <w:rsid w:val="00145D43"/>
    <w:rsid w:val="001472C0"/>
    <w:rsid w:val="00155954"/>
    <w:rsid w:val="00164DF5"/>
    <w:rsid w:val="00170D3C"/>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2392"/>
    <w:rsid w:val="00223310"/>
    <w:rsid w:val="002501CC"/>
    <w:rsid w:val="00256BD4"/>
    <w:rsid w:val="0026004D"/>
    <w:rsid w:val="002640DD"/>
    <w:rsid w:val="00275D12"/>
    <w:rsid w:val="00284BDB"/>
    <w:rsid w:val="00284FEB"/>
    <w:rsid w:val="002860C4"/>
    <w:rsid w:val="0028785F"/>
    <w:rsid w:val="002B0120"/>
    <w:rsid w:val="002B5741"/>
    <w:rsid w:val="002C4000"/>
    <w:rsid w:val="002C5F3D"/>
    <w:rsid w:val="00305409"/>
    <w:rsid w:val="00311D3C"/>
    <w:rsid w:val="00331D1C"/>
    <w:rsid w:val="003326FE"/>
    <w:rsid w:val="003508FD"/>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85443"/>
    <w:rsid w:val="00491B21"/>
    <w:rsid w:val="00493CE7"/>
    <w:rsid w:val="0049663B"/>
    <w:rsid w:val="004971E9"/>
    <w:rsid w:val="004B13FA"/>
    <w:rsid w:val="004B53EB"/>
    <w:rsid w:val="004B6530"/>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7C40"/>
    <w:rsid w:val="0057427E"/>
    <w:rsid w:val="00576B8B"/>
    <w:rsid w:val="00580F38"/>
    <w:rsid w:val="005926E6"/>
    <w:rsid w:val="00592D74"/>
    <w:rsid w:val="0059637B"/>
    <w:rsid w:val="005A08CA"/>
    <w:rsid w:val="005A45C8"/>
    <w:rsid w:val="005B0B10"/>
    <w:rsid w:val="005B681B"/>
    <w:rsid w:val="005C3CAA"/>
    <w:rsid w:val="005E2C44"/>
    <w:rsid w:val="00603711"/>
    <w:rsid w:val="00611CF4"/>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D1D31"/>
    <w:rsid w:val="006D2F11"/>
    <w:rsid w:val="006E21FB"/>
    <w:rsid w:val="006E2590"/>
    <w:rsid w:val="006E29F7"/>
    <w:rsid w:val="006E3B0D"/>
    <w:rsid w:val="006F01C8"/>
    <w:rsid w:val="007174D6"/>
    <w:rsid w:val="0071787E"/>
    <w:rsid w:val="0075075C"/>
    <w:rsid w:val="00753980"/>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6FB3"/>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24EB3"/>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2A8"/>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62C1"/>
    <w:rsid w:val="00C4748B"/>
    <w:rsid w:val="00C52B70"/>
    <w:rsid w:val="00C66BA2"/>
    <w:rsid w:val="00C70A0B"/>
    <w:rsid w:val="00C87D9A"/>
    <w:rsid w:val="00C94AD7"/>
    <w:rsid w:val="00C95985"/>
    <w:rsid w:val="00C96CE1"/>
    <w:rsid w:val="00CA41A5"/>
    <w:rsid w:val="00CA7CB6"/>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16C12"/>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41E8"/>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371</Words>
  <Characters>2117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(revisions)</cp:lastModifiedBy>
  <cp:revision>8</cp:revision>
  <cp:lastPrinted>1900-01-01T00:00:00Z</cp:lastPrinted>
  <dcterms:created xsi:type="dcterms:W3CDTF">2021-05-11T16:55:00Z</dcterms:created>
  <dcterms:modified xsi:type="dcterms:W3CDTF">2021-05-12T14:21:00Z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S4-210721</vt:lpwstr>
  </property>
  <property fmtid="{D5CDD505-2E9C-101B-9397-08002B2CF9AE}" pid="9" name="Spec#">
    <vt:lpwstr>TR 26.512</vt:lpwstr>
  </property>
  <property fmtid="{D5CDD505-2E9C-101B-9397-08002B2CF9AE}" pid="10" name="Cr#">
    <vt:lpwstr>—</vt:lpwstr>
  </property>
  <property fmtid="{D5CDD505-2E9C-101B-9397-08002B2CF9AE}" pid="11" name="Revision">
    <vt:lpwstr>—</vt:lpwstr>
  </property>
  <property fmtid="{D5CDD505-2E9C-101B-9397-08002B2CF9AE}" pid="12" name="Version">
    <vt:lpwstr>16.2.1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2021-05-10</vt:lpwstr>
  </property>
  <property fmtid="{D5CDD505-2E9C-101B-9397-08002B2CF9AE}" pid="18" name="Release">
    <vt:lpwstr>Rel-16</vt:lpwstr>
  </property>
  <property fmtid="{D5CDD505-2E9C-101B-9397-08002B2CF9AE}" pid="19" name="CrTitle">
    <vt:lpwstr>Corrections to 5GMS stage 3 specification</vt:lpwstr>
  </property>
  <property fmtid="{D5CDD505-2E9C-101B-9397-08002B2CF9AE}" pid="20" name="MtgTitle">
    <vt:lpwstr> </vt:lpwstr>
  </property>
</Properties>
</file>